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D16FFC" w14:textId="77777777" w:rsidR="0027563D" w:rsidRDefault="0027563D" w:rsidP="0027563D">
      <w:pPr>
        <w:pStyle w:val="NoSpacing"/>
        <w:tabs>
          <w:tab w:val="left" w:pos="720"/>
        </w:tabs>
        <w:jc w:val="both"/>
      </w:pPr>
      <w:r>
        <w:rPr>
          <w:u w:val="single"/>
        </w:rPr>
        <w:t>Thomas RAYNER</w:t>
      </w:r>
      <w:r>
        <w:t xml:space="preserve">   </w:t>
      </w:r>
      <w:proofErr w:type="gramStart"/>
      <w:r>
        <w:t xml:space="preserve">   (</w:t>
      </w:r>
      <w:proofErr w:type="gramEnd"/>
      <w:r>
        <w:t>fl.1484-5)</w:t>
      </w:r>
    </w:p>
    <w:p w14:paraId="26C1EA78" w14:textId="40C1DCD3" w:rsidR="0027563D" w:rsidRDefault="0027563D" w:rsidP="0027563D">
      <w:pPr>
        <w:pStyle w:val="NoSpacing"/>
        <w:tabs>
          <w:tab w:val="left" w:pos="720"/>
        </w:tabs>
        <w:jc w:val="both"/>
      </w:pPr>
      <w:r>
        <w:t>of Doddington, Kent.</w:t>
      </w:r>
      <w:r w:rsidR="007834AC">
        <w:t xml:space="preserve"> Butcher.</w:t>
      </w:r>
    </w:p>
    <w:p w14:paraId="784CC1DA" w14:textId="77777777" w:rsidR="0027563D" w:rsidRDefault="0027563D" w:rsidP="0027563D">
      <w:pPr>
        <w:pStyle w:val="NoSpacing"/>
        <w:tabs>
          <w:tab w:val="left" w:pos="720"/>
        </w:tabs>
        <w:jc w:val="both"/>
      </w:pPr>
    </w:p>
    <w:p w14:paraId="33B5B43E" w14:textId="4130A0EC" w:rsidR="0027563D" w:rsidRDefault="0027563D" w:rsidP="0027563D">
      <w:pPr>
        <w:pStyle w:val="NoSpacing"/>
        <w:tabs>
          <w:tab w:val="left" w:pos="720"/>
        </w:tabs>
        <w:jc w:val="both"/>
      </w:pPr>
    </w:p>
    <w:p w14:paraId="79133722" w14:textId="77777777" w:rsidR="007834AC" w:rsidRPr="007834AC" w:rsidRDefault="007834AC" w:rsidP="007834AC">
      <w:pPr>
        <w:spacing w:after="0" w:line="240" w:lineRule="auto"/>
        <w:rPr>
          <w:rFonts w:eastAsia="Calibri"/>
        </w:rPr>
      </w:pPr>
      <w:r w:rsidRPr="007834AC">
        <w:rPr>
          <w:rFonts w:eastAsia="Calibri"/>
        </w:rPr>
        <w:tab/>
        <w:t>1483</w:t>
      </w:r>
      <w:r w:rsidRPr="007834AC">
        <w:rPr>
          <w:rFonts w:eastAsia="Calibri"/>
        </w:rPr>
        <w:tab/>
        <w:t>John Forde, senior(q.v.), brought a plaint of detinue against him.</w:t>
      </w:r>
    </w:p>
    <w:p w14:paraId="019A5EFF" w14:textId="71371E44" w:rsidR="007834AC" w:rsidRDefault="007834AC" w:rsidP="007834AC">
      <w:pPr>
        <w:pStyle w:val="NoSpacing"/>
        <w:tabs>
          <w:tab w:val="left" w:pos="720"/>
        </w:tabs>
        <w:jc w:val="both"/>
      </w:pPr>
      <w:r w:rsidRPr="007834AC">
        <w:rPr>
          <w:rFonts w:eastAsia="Calibri"/>
        </w:rPr>
        <w:tab/>
      </w:r>
      <w:r w:rsidRPr="007834AC">
        <w:rPr>
          <w:rFonts w:eastAsia="Calibri"/>
        </w:rPr>
        <w:tab/>
        <w:t>(</w:t>
      </w:r>
      <w:hyperlink r:id="rId6" w:history="1">
        <w:r w:rsidRPr="007834AC">
          <w:rPr>
            <w:rFonts w:eastAsia="Calibri"/>
            <w:color w:val="0563C1"/>
            <w:u w:val="single"/>
          </w:rPr>
          <w:t>http://aalt.law.uh.edu/Indices/CP40Indices/CP40no883Pl.htm</w:t>
        </w:r>
      </w:hyperlink>
      <w:r w:rsidRPr="007834AC">
        <w:rPr>
          <w:rFonts w:eastAsia="Calibri"/>
          <w:u w:val="single"/>
        </w:rPr>
        <w:t xml:space="preserve"> </w:t>
      </w:r>
      <w:r w:rsidRPr="007834AC">
        <w:rPr>
          <w:rFonts w:eastAsia="Calibri"/>
        </w:rPr>
        <w:t>)</w:t>
      </w:r>
    </w:p>
    <w:p w14:paraId="5CD085AA" w14:textId="77777777" w:rsidR="0027563D" w:rsidRDefault="0027563D" w:rsidP="0027563D">
      <w:pPr>
        <w:pStyle w:val="NoSpacing"/>
        <w:jc w:val="both"/>
      </w:pPr>
      <w:r>
        <w:t xml:space="preserve">         1484-5</w:t>
      </w:r>
      <w:r>
        <w:tab/>
        <w:t>He made his Will.   (Plomer p.395)</w:t>
      </w:r>
    </w:p>
    <w:p w14:paraId="46A4AE1D" w14:textId="77777777" w:rsidR="0027563D" w:rsidRDefault="0027563D" w:rsidP="0027563D">
      <w:pPr>
        <w:pStyle w:val="NoSpacing"/>
        <w:jc w:val="both"/>
      </w:pPr>
    </w:p>
    <w:p w14:paraId="36B862D5" w14:textId="77777777" w:rsidR="0027563D" w:rsidRDefault="0027563D" w:rsidP="0027563D">
      <w:pPr>
        <w:pStyle w:val="NoSpacing"/>
        <w:jc w:val="both"/>
      </w:pPr>
    </w:p>
    <w:p w14:paraId="5AB4461E" w14:textId="68415594" w:rsidR="0027563D" w:rsidRDefault="0027563D" w:rsidP="0027563D">
      <w:pPr>
        <w:pStyle w:val="NoSpacing"/>
        <w:tabs>
          <w:tab w:val="left" w:pos="720"/>
        </w:tabs>
        <w:jc w:val="both"/>
      </w:pPr>
      <w:r>
        <w:t>25 July 2016</w:t>
      </w:r>
    </w:p>
    <w:p w14:paraId="2D7D012F" w14:textId="6A9DF6BD" w:rsidR="007834AC" w:rsidRPr="009E51B6" w:rsidRDefault="007834AC" w:rsidP="0027563D">
      <w:pPr>
        <w:pStyle w:val="NoSpacing"/>
        <w:tabs>
          <w:tab w:val="left" w:pos="720"/>
        </w:tabs>
        <w:jc w:val="both"/>
      </w:pPr>
      <w:r>
        <w:t xml:space="preserve">  1 September 2020</w:t>
      </w:r>
    </w:p>
    <w:p w14:paraId="50F2C457" w14:textId="77777777" w:rsidR="006B2F86" w:rsidRPr="00E71FC3" w:rsidRDefault="007834AC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BE60F9" w14:textId="77777777" w:rsidR="0027563D" w:rsidRDefault="0027563D" w:rsidP="00E71FC3">
      <w:pPr>
        <w:spacing w:after="0" w:line="240" w:lineRule="auto"/>
      </w:pPr>
      <w:r>
        <w:separator/>
      </w:r>
    </w:p>
  </w:endnote>
  <w:endnote w:type="continuationSeparator" w:id="0">
    <w:p w14:paraId="2ABEF01D" w14:textId="77777777" w:rsidR="0027563D" w:rsidRDefault="0027563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A7A828" w14:textId="77777777"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631679" w14:textId="77777777" w:rsidR="0027563D" w:rsidRDefault="0027563D" w:rsidP="00E71FC3">
      <w:pPr>
        <w:spacing w:after="0" w:line="240" w:lineRule="auto"/>
      </w:pPr>
      <w:r>
        <w:separator/>
      </w:r>
    </w:p>
  </w:footnote>
  <w:footnote w:type="continuationSeparator" w:id="0">
    <w:p w14:paraId="566BBECD" w14:textId="77777777" w:rsidR="0027563D" w:rsidRDefault="0027563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563D"/>
    <w:rsid w:val="001A7C09"/>
    <w:rsid w:val="0027563D"/>
    <w:rsid w:val="00733BE7"/>
    <w:rsid w:val="007834AC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13C87B"/>
  <w15:chartTrackingRefBased/>
  <w15:docId w15:val="{9CABD131-6237-4F3C-BBC9-2FAAF806C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2016-07-29T19:01:00Z</dcterms:created>
  <dcterms:modified xsi:type="dcterms:W3CDTF">2020-09-01T08:36:00Z</dcterms:modified>
</cp:coreProperties>
</file>